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2BDD6" w14:textId="77777777" w:rsidR="008E687F" w:rsidRDefault="003C436D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MATHEW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E687F">
        <w:rPr>
          <w:rFonts w:ascii="Times New Roman" w:hAnsi="Times New Roman" w:cs="Times New Roman"/>
          <w:sz w:val="24"/>
          <w:szCs w:val="24"/>
        </w:rPr>
        <w:t>(fl.1484)</w:t>
      </w:r>
    </w:p>
    <w:p w14:paraId="33E979AF" w14:textId="184E0067" w:rsidR="008E687F" w:rsidRDefault="008E687F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3B6960">
        <w:rPr>
          <w:rFonts w:ascii="Times New Roman" w:hAnsi="Times New Roman" w:cs="Times New Roman"/>
          <w:sz w:val="24"/>
          <w:szCs w:val="24"/>
        </w:rPr>
        <w:t>t.James</w:t>
      </w:r>
      <w:proofErr w:type="spellEnd"/>
      <w:r w:rsidR="003B6960">
        <w:rPr>
          <w:rFonts w:ascii="Times New Roman" w:hAnsi="Times New Roman" w:cs="Times New Roman"/>
          <w:sz w:val="24"/>
          <w:szCs w:val="24"/>
        </w:rPr>
        <w:t>’ Hospital, Northallerton.</w:t>
      </w:r>
    </w:p>
    <w:p w14:paraId="1EEDF83B" w14:textId="77777777" w:rsidR="008E687F" w:rsidRDefault="008E687F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8B81E" w14:textId="6866F7D0" w:rsidR="008E687F" w:rsidRDefault="008E687F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D717E8" w14:textId="77777777" w:rsidR="007E2ED3" w:rsidRDefault="007E2ED3" w:rsidP="007E2E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Holy Trinity, York,</w:t>
      </w:r>
    </w:p>
    <w:p w14:paraId="5BBD06FB" w14:textId="77777777" w:rsidR="007E2ED3" w:rsidRPr="00911497" w:rsidRDefault="007E2ED3" w:rsidP="007E2E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513DC5B9" w14:textId="73788D02" w:rsidR="007E2ED3" w:rsidRPr="007E2ED3" w:rsidRDefault="007E2ED3" w:rsidP="008E6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289C11B8" w14:textId="77777777" w:rsidR="008E687F" w:rsidRDefault="008E687F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the Franciscans in York</w:t>
      </w:r>
    </w:p>
    <w:p w14:paraId="066089E0" w14:textId="77777777" w:rsidR="008E687F" w:rsidRDefault="008E687F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40961B89" w14:textId="6550CAB8" w:rsidR="008E687F" w:rsidRDefault="008E687F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655148FD" w14:textId="77777777" w:rsidR="007E2ED3" w:rsidRDefault="007E2ED3" w:rsidP="007E2E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at the altar of the Blessed Virgin Mary in York</w:t>
      </w:r>
    </w:p>
    <w:p w14:paraId="7A69F5B6" w14:textId="77777777" w:rsidR="007E2ED3" w:rsidRDefault="007E2ED3" w:rsidP="007E2E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677DEF46" w14:textId="4E044539" w:rsidR="007E2ED3" w:rsidRDefault="007E2ED3" w:rsidP="007E2E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.97)</w:t>
      </w:r>
    </w:p>
    <w:p w14:paraId="59AB2358" w14:textId="77777777" w:rsidR="008E687F" w:rsidRDefault="008E687F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77D93D" w14:textId="77777777" w:rsidR="008E687F" w:rsidRDefault="008E687F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D5ACB6" w14:textId="667E546A" w:rsidR="008E687F" w:rsidRDefault="008E687F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March 2021 </w:t>
      </w:r>
    </w:p>
    <w:p w14:paraId="17794885" w14:textId="2CD12E86" w:rsidR="007E2ED3" w:rsidRDefault="007E2ED3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August 2021</w:t>
      </w:r>
    </w:p>
    <w:p w14:paraId="6FF2924F" w14:textId="77777777" w:rsidR="007E2ED3" w:rsidRPr="00C17D89" w:rsidRDefault="007E2ED3" w:rsidP="008E68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446E7F" w14:textId="6D4F9AC1" w:rsidR="00BA00AB" w:rsidRPr="003C436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C43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6F980" w14:textId="77777777" w:rsidR="003C436D" w:rsidRDefault="003C436D" w:rsidP="009139A6">
      <w:r>
        <w:separator/>
      </w:r>
    </w:p>
  </w:endnote>
  <w:endnote w:type="continuationSeparator" w:id="0">
    <w:p w14:paraId="69054A5F" w14:textId="77777777" w:rsidR="003C436D" w:rsidRDefault="003C43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2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F468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FEB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FBE21" w14:textId="77777777" w:rsidR="003C436D" w:rsidRDefault="003C436D" w:rsidP="009139A6">
      <w:r>
        <w:separator/>
      </w:r>
    </w:p>
  </w:footnote>
  <w:footnote w:type="continuationSeparator" w:id="0">
    <w:p w14:paraId="3799FDE3" w14:textId="77777777" w:rsidR="003C436D" w:rsidRDefault="003C43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D8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3B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5B5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36D"/>
    <w:rsid w:val="000666E0"/>
    <w:rsid w:val="00211599"/>
    <w:rsid w:val="002510B7"/>
    <w:rsid w:val="003B6960"/>
    <w:rsid w:val="003C436D"/>
    <w:rsid w:val="005C130B"/>
    <w:rsid w:val="007E2ED3"/>
    <w:rsid w:val="00826F5C"/>
    <w:rsid w:val="008E687F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FC889"/>
  <w15:chartTrackingRefBased/>
  <w15:docId w15:val="{9B27D6A0-2D03-4F0C-8444-A3C5611D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2021-03-06T20:18:00Z</dcterms:created>
  <dcterms:modified xsi:type="dcterms:W3CDTF">2021-08-12T09:21:00Z</dcterms:modified>
</cp:coreProperties>
</file>